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0FF94D1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ED05A4">
        <w:rPr>
          <w:rFonts w:cs="Arial"/>
          <w:bCs/>
          <w:sz w:val="22"/>
          <w:szCs w:val="22"/>
        </w:rPr>
        <w:t>428</w:t>
      </w:r>
    </w:p>
    <w:p w14:paraId="7FE86C43" w14:textId="1584F7A4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C422E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1C3E" w:rsidRPr="00DA1C3E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A1C3E">
        <w:rPr>
          <w:rFonts w:ascii="Arial" w:hAnsi="Arial" w:cs="Arial"/>
          <w:b/>
          <w:sz w:val="22"/>
          <w:szCs w:val="22"/>
        </w:rPr>
        <w:t xml:space="preserve"> </w:t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2EE7539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8B4D82">
        <w:rPr>
          <w:rFonts w:cs="Arial"/>
          <w:i/>
          <w:iCs/>
          <w:szCs w:val="18"/>
          <w:highlight w:val="yellow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 xml:space="preserve">Event subscription, </w:t>
      </w:r>
      <w:proofErr w:type="gramStart"/>
      <w:r w:rsidRPr="004C7673">
        <w:rPr>
          <w:rFonts w:ascii="Arial" w:hAnsi="Arial"/>
          <w:sz w:val="28"/>
        </w:rPr>
        <w:t>management</w:t>
      </w:r>
      <w:proofErr w:type="gramEnd"/>
      <w:r w:rsidRPr="004C7673">
        <w:rPr>
          <w:rFonts w:ascii="Arial" w:hAnsi="Arial"/>
          <w:sz w:val="28"/>
        </w:rPr>
        <w:t xml:space="preserve">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4C7673">
        <w:rPr>
          <w:highlight w:val="yellow"/>
        </w:rPr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68C0C086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EVEX </w:t>
      </w:r>
      <w:r w:rsidR="00B960EB" w:rsidRPr="003A4F2A">
        <w:rPr>
          <w:color w:val="007A37"/>
        </w:rPr>
        <w:t xml:space="preserve">specifications). </w:t>
      </w:r>
      <w:r w:rsidR="002435FA" w:rsidRPr="003A4F2A">
        <w:rPr>
          <w:color w:val="007A37"/>
        </w:rPr>
        <w:t xml:space="preserve">Clause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390EA7" w:rsidRPr="003A4F2A">
        <w:rPr>
          <w:color w:val="007A37"/>
        </w:rPr>
        <w:t xml:space="preserve">either </w:t>
      </w:r>
      <w:r w:rsidR="00CA1BF9" w:rsidRPr="003A4F2A">
        <w:rPr>
          <w:color w:val="007A37"/>
        </w:rPr>
        <w:t>specify the AF event exposure service API or</w:t>
      </w:r>
      <w:r w:rsidR="0078645C" w:rsidRPr="003A4F2A">
        <w:rPr>
          <w:color w:val="007A37"/>
        </w:rPr>
        <w:t xml:space="preserve">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 xml:space="preserve">S2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 xml:space="preserve">5G Media Streaming specific events to be exposed </w:t>
      </w:r>
      <w:r w:rsidR="006F5555" w:rsidRPr="006F5555">
        <w:rPr>
          <w:bCs/>
          <w:color w:val="007A37"/>
        </w:rPr>
        <w:lastRenderedPageBreak/>
        <w:t>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AF759E">
        <w:rPr>
          <w:rStyle w:val="Code"/>
          <w:color w:val="007A37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63E8DA6E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a Thursday in</w:t>
      </w:r>
      <w:r w:rsidR="00BB1262">
        <w:t xml:space="preserve"> either </w:t>
      </w:r>
      <w:r w:rsidR="00B21726">
        <w:t>early or mid</w:t>
      </w:r>
      <w:r w:rsidR="00F06E2E">
        <w:t>-</w:t>
      </w:r>
      <w:r w:rsidR="00C55BB2">
        <w:t>December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244048D7" w:rsidR="002F1940" w:rsidRDefault="006736D6" w:rsidP="002F1940">
      <w:bookmarkStart w:id="18" w:name="OLE_LINK53"/>
      <w:bookmarkStart w:id="19" w:name="OLE_LINK54"/>
      <w:r>
        <w:t>SA4#117</w:t>
      </w:r>
      <w:r w:rsidR="002F1940">
        <w:tab/>
      </w:r>
      <w:r>
        <w:t>14th–18th February 2022</w:t>
      </w:r>
      <w:r>
        <w:tab/>
      </w:r>
      <w:r>
        <w:tab/>
        <w:t>Sophia Antipolis</w:t>
      </w:r>
      <w:r w:rsidR="002F1940">
        <w:t xml:space="preserve">, </w:t>
      </w:r>
      <w:r>
        <w:t>France</w:t>
      </w:r>
      <w:bookmarkEnd w:id="18"/>
      <w:bookmarkEnd w:id="19"/>
    </w:p>
    <w:p w14:paraId="51372065" w14:textId="68C126A9" w:rsidR="00C747ED" w:rsidRPr="002F1940" w:rsidRDefault="00C747ED" w:rsidP="002F1940">
      <w:r>
        <w:t>SA</w:t>
      </w:r>
      <w:r w:rsidR="00563F17">
        <w:t>4#118e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B7749" w14:textId="77777777" w:rsidR="00E2676E" w:rsidRDefault="00E2676E">
      <w:pPr>
        <w:spacing w:after="0"/>
      </w:pPr>
      <w:r>
        <w:separator/>
      </w:r>
    </w:p>
  </w:endnote>
  <w:endnote w:type="continuationSeparator" w:id="0">
    <w:p w14:paraId="1B52E456" w14:textId="77777777" w:rsidR="00E2676E" w:rsidRDefault="00E26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0C399" w14:textId="77777777" w:rsidR="00E2676E" w:rsidRDefault="00E2676E">
      <w:pPr>
        <w:spacing w:after="0"/>
      </w:pPr>
      <w:r>
        <w:separator/>
      </w:r>
    </w:p>
  </w:footnote>
  <w:footnote w:type="continuationSeparator" w:id="0">
    <w:p w14:paraId="376365EE" w14:textId="77777777" w:rsidR="00E2676E" w:rsidRDefault="00E26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7F94"/>
    <w:rsid w:val="001403A4"/>
    <w:rsid w:val="00172D7A"/>
    <w:rsid w:val="00175388"/>
    <w:rsid w:val="00193C18"/>
    <w:rsid w:val="001A032D"/>
    <w:rsid w:val="001B1BCD"/>
    <w:rsid w:val="001B541A"/>
    <w:rsid w:val="001B6F5C"/>
    <w:rsid w:val="001B7FBC"/>
    <w:rsid w:val="001C4104"/>
    <w:rsid w:val="001C5B76"/>
    <w:rsid w:val="001C5BFA"/>
    <w:rsid w:val="001C7F09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14FE5"/>
    <w:rsid w:val="00415F98"/>
    <w:rsid w:val="00423672"/>
    <w:rsid w:val="00424777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C533D"/>
    <w:rsid w:val="005C5CB8"/>
    <w:rsid w:val="005E27C3"/>
    <w:rsid w:val="005E6C69"/>
    <w:rsid w:val="006024B4"/>
    <w:rsid w:val="00615980"/>
    <w:rsid w:val="0065186E"/>
    <w:rsid w:val="006548DF"/>
    <w:rsid w:val="006736D6"/>
    <w:rsid w:val="00673D76"/>
    <w:rsid w:val="006A0FBF"/>
    <w:rsid w:val="006A277C"/>
    <w:rsid w:val="006A4DF9"/>
    <w:rsid w:val="006D5EE1"/>
    <w:rsid w:val="006E6813"/>
    <w:rsid w:val="006F3B3A"/>
    <w:rsid w:val="006F5555"/>
    <w:rsid w:val="006F5D0F"/>
    <w:rsid w:val="0071105E"/>
    <w:rsid w:val="0072396D"/>
    <w:rsid w:val="007408C5"/>
    <w:rsid w:val="00742225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90627"/>
    <w:rsid w:val="00895ABA"/>
    <w:rsid w:val="008A224D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5BB2"/>
    <w:rsid w:val="00C747ED"/>
    <w:rsid w:val="00C82C64"/>
    <w:rsid w:val="00C85C47"/>
    <w:rsid w:val="00C87CE8"/>
    <w:rsid w:val="00C91072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745F"/>
    <w:rsid w:val="00D30420"/>
    <w:rsid w:val="00D45767"/>
    <w:rsid w:val="00D47CAB"/>
    <w:rsid w:val="00D66D08"/>
    <w:rsid w:val="00D67709"/>
    <w:rsid w:val="00D76F49"/>
    <w:rsid w:val="00D85C51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37DD"/>
    <w:rsid w:val="00E7311F"/>
    <w:rsid w:val="00E733A7"/>
    <w:rsid w:val="00E75F33"/>
    <w:rsid w:val="00E93B04"/>
    <w:rsid w:val="00E955F3"/>
    <w:rsid w:val="00EA16B6"/>
    <w:rsid w:val="00EC1471"/>
    <w:rsid w:val="00ED05A4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E1706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</cp:lastModifiedBy>
  <cp:revision>2</cp:revision>
  <cp:lastPrinted>2002-04-23T07:10:00Z</cp:lastPrinted>
  <dcterms:created xsi:type="dcterms:W3CDTF">2021-11-09T16:33:00Z</dcterms:created>
  <dcterms:modified xsi:type="dcterms:W3CDTF">2021-11-09T16:33:00Z</dcterms:modified>
</cp:coreProperties>
</file>